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78C72" w14:textId="77777777" w:rsidR="0099406A" w:rsidRDefault="0099406A" w:rsidP="009940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Ralph RYLYAM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4153E088" w14:textId="77777777" w:rsidR="0099406A" w:rsidRDefault="0099406A" w:rsidP="009940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Lincolnshire.</w:t>
      </w:r>
    </w:p>
    <w:p w14:paraId="49D9A9A2" w14:textId="77777777" w:rsidR="0099406A" w:rsidRDefault="0099406A" w:rsidP="009940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4D78BA" w14:textId="77777777" w:rsidR="0099406A" w:rsidRDefault="0099406A" w:rsidP="009940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1D5F59" w14:textId="77777777" w:rsidR="0099406A" w:rsidRDefault="0099406A" w:rsidP="009940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Jun.</w:t>
      </w:r>
      <w:r>
        <w:rPr>
          <w:rFonts w:ascii="Times New Roman" w:hAnsi="Times New Roman" w:cs="Times New Roman"/>
          <w:sz w:val="24"/>
          <w:szCs w:val="24"/>
        </w:rPr>
        <w:tab/>
        <w:t>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in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Lincoln into lands </w:t>
      </w:r>
    </w:p>
    <w:p w14:paraId="2ADFA2C3" w14:textId="77777777" w:rsidR="0099406A" w:rsidRDefault="0099406A" w:rsidP="009940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Sir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Deincourt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6073ECFA" w14:textId="77777777" w:rsidR="0099406A" w:rsidRDefault="0099406A" w:rsidP="009940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C5FF4">
          <w:rPr>
            <w:rStyle w:val="Hyperlink"/>
            <w:rFonts w:ascii="Times New Roman" w:hAnsi="Times New Roman" w:cs="Times New Roman"/>
            <w:sz w:val="24"/>
            <w:szCs w:val="24"/>
          </w:rPr>
          <w:t>http://www.inquisitionspostmortem.ac.uk/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19-70)</w:t>
      </w:r>
    </w:p>
    <w:p w14:paraId="5A57205D" w14:textId="77777777" w:rsidR="0099406A" w:rsidRDefault="0099406A" w:rsidP="009940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817F0D" w14:textId="77777777" w:rsidR="0099406A" w:rsidRDefault="0099406A" w:rsidP="009940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F40BD0" w14:textId="77777777" w:rsidR="0099406A" w:rsidRPr="008F1E09" w:rsidRDefault="0099406A" w:rsidP="009940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 March 2022 </w:t>
      </w:r>
    </w:p>
    <w:p w14:paraId="04B6BE1A" w14:textId="5A75E83A" w:rsidR="00BA00AB" w:rsidRPr="0099406A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9940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F1BFF8" w14:textId="77777777" w:rsidR="0099406A" w:rsidRDefault="0099406A" w:rsidP="009139A6">
      <w:r>
        <w:separator/>
      </w:r>
    </w:p>
  </w:endnote>
  <w:endnote w:type="continuationSeparator" w:id="0">
    <w:p w14:paraId="5E59DA0C" w14:textId="77777777" w:rsidR="0099406A" w:rsidRDefault="0099406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0038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6304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28D4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A78E6F" w14:textId="77777777" w:rsidR="0099406A" w:rsidRDefault="0099406A" w:rsidP="009139A6">
      <w:r>
        <w:separator/>
      </w:r>
    </w:p>
  </w:footnote>
  <w:footnote w:type="continuationSeparator" w:id="0">
    <w:p w14:paraId="3C559060" w14:textId="77777777" w:rsidR="0099406A" w:rsidRDefault="0099406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FBB8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31C1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D523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06A"/>
    <w:rsid w:val="000666E0"/>
    <w:rsid w:val="002510B7"/>
    <w:rsid w:val="005C130B"/>
    <w:rsid w:val="00826F5C"/>
    <w:rsid w:val="009139A6"/>
    <w:rsid w:val="009448BB"/>
    <w:rsid w:val="0099406A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DAD555"/>
  <w15:chartTrackingRefBased/>
  <w15:docId w15:val="{72E2B892-3780-4181-ADEF-292C38731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9406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2022-03-19T21:40:00Z</dcterms:created>
  <dcterms:modified xsi:type="dcterms:W3CDTF">2022-03-19T21:41:00Z</dcterms:modified>
</cp:coreProperties>
</file>